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6B7E04">
        <w:rPr>
          <w:rFonts w:ascii="Arial" w:eastAsia="MS Mincho" w:hAnsi="Arial" w:cs="Arial"/>
          <w:b/>
          <w:sz w:val="24"/>
          <w:szCs w:val="24"/>
          <w:lang w:eastAsia="ja-JP"/>
        </w:rPr>
        <w:t>162</w:t>
      </w:r>
      <w:r w:rsidR="006B7E04">
        <w:rPr>
          <w:rFonts w:ascii="Arial" w:eastAsia="MS Mincho" w:hAnsi="Arial" w:cs="Arial"/>
          <w:b/>
          <w:sz w:val="24"/>
          <w:szCs w:val="24"/>
          <w:lang w:eastAsia="ja-JP"/>
        </w:rPr>
        <w:t>101</w:t>
      </w:r>
    </w:p>
    <w:p w:rsidR="00063CCF" w:rsidRPr="00B4181D" w:rsidRDefault="000537A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proofErr w:type="spellStart"/>
      <w:r w:rsidR="006B7E04">
        <w:rPr>
          <w:rFonts w:ascii="Arial" w:hAnsi="Arial"/>
          <w:sz w:val="24"/>
          <w:szCs w:val="24"/>
        </w:rPr>
        <w:t>FS_PLeaSe</w:t>
      </w:r>
      <w:proofErr w:type="spellEnd"/>
      <w:r w:rsidR="006B7E04">
        <w:rPr>
          <w:rFonts w:ascii="Arial" w:hAnsi="Arial"/>
          <w:sz w:val="24"/>
          <w:szCs w:val="24"/>
        </w:rPr>
        <w:t xml:space="preserve"> skeleton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6B7E04">
        <w:rPr>
          <w:rFonts w:ascii="Arial" w:hAnsi="Arial"/>
          <w:sz w:val="24"/>
          <w:szCs w:val="24"/>
          <w:lang w:eastAsia="zh-CN"/>
        </w:rPr>
        <w:t>5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6B7E04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Abstract: The attached skeleton is proposed for the FS_PleaSe TR.</w:t>
      </w:r>
    </w:p>
    <w:bookmarkEnd w:id="0"/>
    <w:bookmarkEnd w:id="1"/>
    <w:p w:rsidR="00063CCF" w:rsidRPr="0058370E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sectPr w:rsidR="00063CCF" w:rsidRPr="0058370E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DAB" w:rsidRDefault="005F6DAB">
      <w:r>
        <w:separator/>
      </w:r>
    </w:p>
  </w:endnote>
  <w:endnote w:type="continuationSeparator" w:id="0">
    <w:p w:rsidR="005F6DAB" w:rsidRDefault="005F6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DAB" w:rsidRDefault="005F6DAB">
      <w:r>
        <w:separator/>
      </w:r>
    </w:p>
  </w:footnote>
  <w:footnote w:type="continuationSeparator" w:id="0">
    <w:p w:rsidR="005F6DAB" w:rsidRDefault="005F6D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191D"/>
    <w:rsid w:val="00024E95"/>
    <w:rsid w:val="000266A0"/>
    <w:rsid w:val="00031C1D"/>
    <w:rsid w:val="00040D7B"/>
    <w:rsid w:val="000537AE"/>
    <w:rsid w:val="00055160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03A8"/>
    <w:rsid w:val="000D6CFC"/>
    <w:rsid w:val="000F2EB6"/>
    <w:rsid w:val="001271B9"/>
    <w:rsid w:val="001304D2"/>
    <w:rsid w:val="00153528"/>
    <w:rsid w:val="00193F82"/>
    <w:rsid w:val="001A04C6"/>
    <w:rsid w:val="001A08AA"/>
    <w:rsid w:val="001C5E34"/>
    <w:rsid w:val="001C70A4"/>
    <w:rsid w:val="001D1A35"/>
    <w:rsid w:val="001F4CED"/>
    <w:rsid w:val="001F7ECC"/>
    <w:rsid w:val="0021044C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D5474"/>
    <w:rsid w:val="002E281F"/>
    <w:rsid w:val="002E4889"/>
    <w:rsid w:val="002F4093"/>
    <w:rsid w:val="002F66E2"/>
    <w:rsid w:val="002F671D"/>
    <w:rsid w:val="00324ADA"/>
    <w:rsid w:val="00337F66"/>
    <w:rsid w:val="0035131C"/>
    <w:rsid w:val="00352487"/>
    <w:rsid w:val="00354EC1"/>
    <w:rsid w:val="003561BE"/>
    <w:rsid w:val="003614DC"/>
    <w:rsid w:val="00367724"/>
    <w:rsid w:val="003825B3"/>
    <w:rsid w:val="0039071F"/>
    <w:rsid w:val="003A062C"/>
    <w:rsid w:val="003B1454"/>
    <w:rsid w:val="003B6773"/>
    <w:rsid w:val="003C47A4"/>
    <w:rsid w:val="003D4CFA"/>
    <w:rsid w:val="003E4A55"/>
    <w:rsid w:val="003E534F"/>
    <w:rsid w:val="003F2871"/>
    <w:rsid w:val="0041242F"/>
    <w:rsid w:val="0043102A"/>
    <w:rsid w:val="00434026"/>
    <w:rsid w:val="0044388D"/>
    <w:rsid w:val="00444225"/>
    <w:rsid w:val="00456FB2"/>
    <w:rsid w:val="00476100"/>
    <w:rsid w:val="00490362"/>
    <w:rsid w:val="00493655"/>
    <w:rsid w:val="004A17C7"/>
    <w:rsid w:val="004A24EB"/>
    <w:rsid w:val="004C73FB"/>
    <w:rsid w:val="004F2037"/>
    <w:rsid w:val="004F687D"/>
    <w:rsid w:val="00503A3D"/>
    <w:rsid w:val="00505BFA"/>
    <w:rsid w:val="00516FE3"/>
    <w:rsid w:val="005361B4"/>
    <w:rsid w:val="0056284B"/>
    <w:rsid w:val="0056433F"/>
    <w:rsid w:val="005717A0"/>
    <w:rsid w:val="00582EBF"/>
    <w:rsid w:val="00585746"/>
    <w:rsid w:val="00592721"/>
    <w:rsid w:val="005D298E"/>
    <w:rsid w:val="005D735B"/>
    <w:rsid w:val="005F378D"/>
    <w:rsid w:val="005F6DAB"/>
    <w:rsid w:val="00600A04"/>
    <w:rsid w:val="00603684"/>
    <w:rsid w:val="00604963"/>
    <w:rsid w:val="00605AC6"/>
    <w:rsid w:val="006276E7"/>
    <w:rsid w:val="00633D6D"/>
    <w:rsid w:val="00650FCC"/>
    <w:rsid w:val="00661AC1"/>
    <w:rsid w:val="006650F5"/>
    <w:rsid w:val="00675F4B"/>
    <w:rsid w:val="00686463"/>
    <w:rsid w:val="006917D4"/>
    <w:rsid w:val="006B7E04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1B37"/>
    <w:rsid w:val="007A46EF"/>
    <w:rsid w:val="007E41DF"/>
    <w:rsid w:val="007E7972"/>
    <w:rsid w:val="007F0E1E"/>
    <w:rsid w:val="007F62EA"/>
    <w:rsid w:val="00804E0C"/>
    <w:rsid w:val="00820DF3"/>
    <w:rsid w:val="00831651"/>
    <w:rsid w:val="008362DB"/>
    <w:rsid w:val="00841D97"/>
    <w:rsid w:val="00844612"/>
    <w:rsid w:val="008509A0"/>
    <w:rsid w:val="00873A9F"/>
    <w:rsid w:val="008825C8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5A06"/>
    <w:rsid w:val="00962E53"/>
    <w:rsid w:val="0096669E"/>
    <w:rsid w:val="00982D5D"/>
    <w:rsid w:val="0098335E"/>
    <w:rsid w:val="00983910"/>
    <w:rsid w:val="009852B1"/>
    <w:rsid w:val="00993F2A"/>
    <w:rsid w:val="009A4E0D"/>
    <w:rsid w:val="009B05F7"/>
    <w:rsid w:val="009C0727"/>
    <w:rsid w:val="009D761B"/>
    <w:rsid w:val="009E1549"/>
    <w:rsid w:val="009E7A21"/>
    <w:rsid w:val="00A119AA"/>
    <w:rsid w:val="00A42215"/>
    <w:rsid w:val="00A723CB"/>
    <w:rsid w:val="00A742A4"/>
    <w:rsid w:val="00A81B15"/>
    <w:rsid w:val="00A85DBC"/>
    <w:rsid w:val="00AF1166"/>
    <w:rsid w:val="00B13487"/>
    <w:rsid w:val="00B348F1"/>
    <w:rsid w:val="00B47E87"/>
    <w:rsid w:val="00B5314E"/>
    <w:rsid w:val="00B63A63"/>
    <w:rsid w:val="00B8446C"/>
    <w:rsid w:val="00B85D2D"/>
    <w:rsid w:val="00B86A57"/>
    <w:rsid w:val="00B931C5"/>
    <w:rsid w:val="00BB0F35"/>
    <w:rsid w:val="00BC3F60"/>
    <w:rsid w:val="00BC4181"/>
    <w:rsid w:val="00BC5244"/>
    <w:rsid w:val="00BD0201"/>
    <w:rsid w:val="00BD2C82"/>
    <w:rsid w:val="00BE6BFB"/>
    <w:rsid w:val="00BF76E7"/>
    <w:rsid w:val="00C028E9"/>
    <w:rsid w:val="00C34EEF"/>
    <w:rsid w:val="00C56755"/>
    <w:rsid w:val="00C6219E"/>
    <w:rsid w:val="00C9651A"/>
    <w:rsid w:val="00CA4FFB"/>
    <w:rsid w:val="00CB5DB5"/>
    <w:rsid w:val="00CE53E8"/>
    <w:rsid w:val="00D0429F"/>
    <w:rsid w:val="00D32961"/>
    <w:rsid w:val="00D34D9F"/>
    <w:rsid w:val="00D36864"/>
    <w:rsid w:val="00D520E4"/>
    <w:rsid w:val="00D57DFA"/>
    <w:rsid w:val="00D72C86"/>
    <w:rsid w:val="00D95192"/>
    <w:rsid w:val="00DD0C2C"/>
    <w:rsid w:val="00DD4DDE"/>
    <w:rsid w:val="00DD7DB1"/>
    <w:rsid w:val="00E1441F"/>
    <w:rsid w:val="00E21218"/>
    <w:rsid w:val="00E46EEA"/>
    <w:rsid w:val="00E5472E"/>
    <w:rsid w:val="00E55ABC"/>
    <w:rsid w:val="00E57B74"/>
    <w:rsid w:val="00E8629F"/>
    <w:rsid w:val="00E90B10"/>
    <w:rsid w:val="00E96C2F"/>
    <w:rsid w:val="00EA3C24"/>
    <w:rsid w:val="00EE094D"/>
    <w:rsid w:val="00EE48F5"/>
    <w:rsid w:val="00EF2664"/>
    <w:rsid w:val="00F01741"/>
    <w:rsid w:val="00F072D8"/>
    <w:rsid w:val="00F13513"/>
    <w:rsid w:val="00F21CE8"/>
    <w:rsid w:val="00F53C66"/>
    <w:rsid w:val="00F53E50"/>
    <w:rsid w:val="00F56870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00D4D-EA9B-4ACF-AE0C-8A00444F6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272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bcovell1</cp:lastModifiedBy>
  <cp:revision>2</cp:revision>
  <dcterms:created xsi:type="dcterms:W3CDTF">2016-08-11T14:24:00Z</dcterms:created>
  <dcterms:modified xsi:type="dcterms:W3CDTF">2016-08-11T14:24:00Z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